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6D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2967721B" w:rsidR="00C44B8B" w:rsidRPr="00A723EE" w:rsidRDefault="00A6411A" w:rsidP="004066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411A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769CEC01" w:rsidR="00C44B8B" w:rsidRPr="001E0A42" w:rsidRDefault="001E0A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2315563</w:t>
            </w:r>
          </w:p>
        </w:tc>
      </w:tr>
    </w:tbl>
    <w:p w14:paraId="3B8A6D7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B8A6D84" w14:textId="77777777" w:rsidR="00C44B8B" w:rsidRPr="0052681C" w:rsidRDefault="00C44B8B" w:rsidP="00C44B8B"/>
    <w:p w14:paraId="3B8A6D85" w14:textId="77777777" w:rsidR="00C44B8B" w:rsidRPr="0052681C" w:rsidRDefault="00C44B8B" w:rsidP="00C44B8B"/>
    <w:p w14:paraId="3B8A6D86" w14:textId="77777777" w:rsidR="00C44B8B" w:rsidRPr="0052681C" w:rsidRDefault="00C44B8B" w:rsidP="00C44B8B"/>
    <w:p w14:paraId="3B8A6D8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B8A6D88" w14:textId="77777777" w:rsidR="00A65683" w:rsidRPr="008627F5" w:rsidRDefault="004F6968" w:rsidP="00773399">
      <w:pPr>
        <w:ind w:firstLine="0"/>
        <w:jc w:val="center"/>
        <w:rPr>
          <w:b/>
          <w:sz w:val="26"/>
          <w:szCs w:val="26"/>
        </w:rPr>
      </w:pPr>
      <w:r w:rsidRPr="008627F5">
        <w:rPr>
          <w:b/>
          <w:sz w:val="26"/>
          <w:szCs w:val="26"/>
        </w:rPr>
        <w:t xml:space="preserve">на </w:t>
      </w:r>
      <w:r w:rsidR="00612811" w:rsidRPr="008627F5">
        <w:rPr>
          <w:b/>
          <w:sz w:val="26"/>
          <w:szCs w:val="26"/>
        </w:rPr>
        <w:t xml:space="preserve">поставку </w:t>
      </w:r>
      <w:r w:rsidR="0064372C" w:rsidRPr="008627F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27F5">
        <w:rPr>
          <w:b/>
          <w:sz w:val="26"/>
          <w:szCs w:val="26"/>
        </w:rPr>
        <w:t xml:space="preserve"> </w:t>
      </w:r>
    </w:p>
    <w:p w14:paraId="3B8A6D89" w14:textId="38612FFA" w:rsidR="00612811" w:rsidRPr="00A6411A" w:rsidRDefault="00FE06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B4FCF">
        <w:rPr>
          <w:b/>
          <w:sz w:val="26"/>
          <w:szCs w:val="26"/>
        </w:rPr>
        <w:t>Зажим аппар</w:t>
      </w:r>
      <w:r w:rsidR="008934FD">
        <w:rPr>
          <w:b/>
          <w:sz w:val="26"/>
          <w:szCs w:val="26"/>
        </w:rPr>
        <w:t>атный</w:t>
      </w:r>
      <w:r w:rsidR="00EB4FCF">
        <w:rPr>
          <w:b/>
          <w:sz w:val="26"/>
          <w:szCs w:val="26"/>
        </w:rPr>
        <w:t xml:space="preserve"> А1А-</w:t>
      </w:r>
      <w:r w:rsidR="00991248">
        <w:rPr>
          <w:b/>
          <w:sz w:val="26"/>
          <w:szCs w:val="26"/>
        </w:rPr>
        <w:t>3</w:t>
      </w:r>
      <w:r w:rsidR="00DE2B2B">
        <w:rPr>
          <w:b/>
          <w:sz w:val="26"/>
          <w:szCs w:val="26"/>
        </w:rPr>
        <w:t>5</w:t>
      </w:r>
      <w:r w:rsidR="00B95F73" w:rsidRPr="008934FD">
        <w:rPr>
          <w:b/>
          <w:sz w:val="26"/>
          <w:szCs w:val="26"/>
        </w:rPr>
        <w:t>-</w:t>
      </w:r>
      <w:r w:rsidR="00202830">
        <w:rPr>
          <w:b/>
          <w:sz w:val="26"/>
          <w:szCs w:val="26"/>
        </w:rPr>
        <w:t>2Т</w:t>
      </w:r>
      <w:r>
        <w:rPr>
          <w:b/>
          <w:sz w:val="26"/>
          <w:szCs w:val="26"/>
        </w:rPr>
        <w:t>)</w:t>
      </w:r>
      <w:r w:rsidR="001E0A42">
        <w:rPr>
          <w:b/>
          <w:sz w:val="26"/>
          <w:szCs w:val="26"/>
        </w:rPr>
        <w:t xml:space="preserve"> или эквивалент</w:t>
      </w:r>
      <w:r w:rsidR="00B70E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6411A">
        <w:rPr>
          <w:b/>
          <w:sz w:val="26"/>
          <w:szCs w:val="26"/>
        </w:rPr>
        <w:t xml:space="preserve"> </w:t>
      </w:r>
      <w:r w:rsidR="00AA670B" w:rsidRPr="00B70E21">
        <w:rPr>
          <w:b/>
          <w:sz w:val="26"/>
          <w:szCs w:val="26"/>
          <w:u w:val="single"/>
        </w:rPr>
        <w:t>202</w:t>
      </w:r>
      <w:r w:rsidR="00AA670B" w:rsidRPr="00B70E21">
        <w:rPr>
          <w:b/>
          <w:sz w:val="26"/>
          <w:szCs w:val="26"/>
          <w:u w:val="single"/>
          <w:lang w:val="en-US"/>
        </w:rPr>
        <w:t>A</w:t>
      </w:r>
    </w:p>
    <w:p w14:paraId="3B8A6D8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 xml:space="preserve">Технические требования к </w:t>
      </w:r>
      <w:r w:rsidR="000D4FD2" w:rsidRPr="008627F5">
        <w:rPr>
          <w:b/>
          <w:bCs/>
          <w:sz w:val="24"/>
          <w:szCs w:val="24"/>
        </w:rPr>
        <w:t>продукции</w:t>
      </w:r>
      <w:r w:rsidRPr="008627F5">
        <w:rPr>
          <w:b/>
          <w:bCs/>
          <w:sz w:val="24"/>
          <w:szCs w:val="24"/>
        </w:rPr>
        <w:t>.</w:t>
      </w:r>
    </w:p>
    <w:p w14:paraId="3B8A6D8C" w14:textId="259CE945" w:rsidR="00A305DC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Технические требования, характеристики </w:t>
      </w:r>
      <w:r w:rsidR="00770408" w:rsidRPr="008627F5">
        <w:rPr>
          <w:sz w:val="24"/>
          <w:szCs w:val="24"/>
        </w:rPr>
        <w:t>линейной арматуры и гасителей вибрации</w:t>
      </w:r>
      <w:r w:rsidR="005F3212" w:rsidRPr="008627F5">
        <w:rPr>
          <w:sz w:val="24"/>
          <w:szCs w:val="24"/>
        </w:rPr>
        <w:t xml:space="preserve"> </w:t>
      </w:r>
      <w:r w:rsidR="004F4E9E" w:rsidRPr="008627F5">
        <w:rPr>
          <w:sz w:val="24"/>
          <w:szCs w:val="24"/>
        </w:rPr>
        <w:t xml:space="preserve">должны соответствовать параметрам </w:t>
      </w:r>
      <w:r w:rsidR="00F0241E">
        <w:rPr>
          <w:sz w:val="24"/>
          <w:szCs w:val="24"/>
        </w:rPr>
        <w:t>ТУ 3449-0</w:t>
      </w:r>
      <w:r w:rsidR="00991248">
        <w:rPr>
          <w:sz w:val="24"/>
          <w:szCs w:val="24"/>
        </w:rPr>
        <w:t>48</w:t>
      </w:r>
      <w:r w:rsidR="00F0241E">
        <w:rPr>
          <w:sz w:val="24"/>
          <w:szCs w:val="24"/>
        </w:rPr>
        <w:t>-</w:t>
      </w:r>
      <w:r w:rsidR="00991248">
        <w:rPr>
          <w:sz w:val="24"/>
          <w:szCs w:val="24"/>
        </w:rPr>
        <w:t>84716711-2010</w:t>
      </w:r>
      <w:r w:rsidR="00803FB1" w:rsidRPr="008627F5">
        <w:rPr>
          <w:sz w:val="24"/>
          <w:szCs w:val="24"/>
        </w:rPr>
        <w:t>.</w:t>
      </w:r>
    </w:p>
    <w:p w14:paraId="3B8A6D8D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69752F40" w:rsidR="008627F5" w:rsidRDefault="00A723EE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D808BF0" wp14:editId="4FC5FF09">
            <wp:extent cx="3676650" cy="2398670"/>
            <wp:effectExtent l="0" t="0" r="0" b="1905"/>
            <wp:docPr id="1" name="Рисунок 1" descr="&amp;Acy;1&amp;Acy;-12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1&amp;Acy;-12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3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1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1"/>
        <w:gridCol w:w="2434"/>
        <w:gridCol w:w="2476"/>
        <w:gridCol w:w="892"/>
        <w:gridCol w:w="786"/>
        <w:gridCol w:w="620"/>
        <w:gridCol w:w="1730"/>
      </w:tblGrid>
      <w:tr w:rsidR="008934FD" w:rsidRPr="008934FD" w14:paraId="3B8A6D93" w14:textId="77777777" w:rsidTr="00B70E21">
        <w:tc>
          <w:tcPr>
            <w:tcW w:w="10569" w:type="dxa"/>
            <w:gridSpan w:val="7"/>
            <w:vAlign w:val="center"/>
            <w:hideMark/>
          </w:tcPr>
          <w:p w14:paraId="3B8A6D92" w14:textId="15737653" w:rsidR="008934FD" w:rsidRPr="00202830" w:rsidRDefault="008934FD" w:rsidP="00A723E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934FD">
              <w:rPr>
                <w:b/>
                <w:bCs/>
                <w:sz w:val="22"/>
                <w:szCs w:val="22"/>
              </w:rPr>
              <w:t>Зажим аппаратный прессуемый А1А-</w:t>
            </w:r>
            <w:r w:rsidR="00991248">
              <w:rPr>
                <w:b/>
                <w:bCs/>
                <w:sz w:val="22"/>
                <w:szCs w:val="22"/>
              </w:rPr>
              <w:t>3</w:t>
            </w:r>
            <w:r w:rsidR="00DE2B2B">
              <w:rPr>
                <w:b/>
                <w:bCs/>
                <w:sz w:val="22"/>
                <w:szCs w:val="22"/>
              </w:rPr>
              <w:t>5</w:t>
            </w:r>
            <w:r w:rsidRPr="008934FD">
              <w:rPr>
                <w:b/>
                <w:bCs/>
                <w:sz w:val="22"/>
                <w:szCs w:val="22"/>
              </w:rPr>
              <w:t>-</w:t>
            </w:r>
            <w:r w:rsidR="00202830"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5C5701" w:rsidRPr="008934FD" w14:paraId="3B8A6D99" w14:textId="77777777" w:rsidTr="00B70E21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05907" w14:textId="77777777" w:rsidR="00A723EE" w:rsidRDefault="008934FD" w:rsidP="00804D0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934FD">
              <w:rPr>
                <w:sz w:val="22"/>
                <w:szCs w:val="22"/>
              </w:rPr>
              <w:t>Марка провода</w:t>
            </w:r>
          </w:p>
          <w:p w14:paraId="3B8A6D94" w14:textId="17C7B31F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 xml:space="preserve">Матрица </w:t>
            </w:r>
            <w:proofErr w:type="spellStart"/>
            <w:r w:rsidRPr="008934FD">
              <w:rPr>
                <w:sz w:val="22"/>
                <w:szCs w:val="22"/>
              </w:rPr>
              <w:t>опрессования</w:t>
            </w:r>
            <w:proofErr w:type="spellEnd"/>
          </w:p>
        </w:tc>
        <w:tc>
          <w:tcPr>
            <w:tcW w:w="2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Размеры, мм</w:t>
            </w:r>
          </w:p>
        </w:tc>
        <w:tc>
          <w:tcPr>
            <w:tcW w:w="15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Масса, кг</w:t>
            </w:r>
          </w:p>
        </w:tc>
      </w:tr>
      <w:tr w:rsidR="005C5701" w:rsidRPr="008934FD" w14:paraId="3B8A6DA1" w14:textId="77777777" w:rsidTr="00B70E21">
        <w:tc>
          <w:tcPr>
            <w:tcW w:w="0" w:type="auto"/>
            <w:vMerge/>
            <w:vAlign w:val="center"/>
            <w:hideMark/>
          </w:tcPr>
          <w:p w14:paraId="3B8A6D9A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B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C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L1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S</w:t>
            </w:r>
          </w:p>
        </w:tc>
        <w:tc>
          <w:tcPr>
            <w:tcW w:w="1521" w:type="dxa"/>
            <w:vMerge/>
            <w:vAlign w:val="center"/>
            <w:hideMark/>
          </w:tcPr>
          <w:p w14:paraId="3B8A6DA0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C5701" w:rsidRPr="008934FD" w14:paraId="3B8A6DA9" w14:textId="77777777" w:rsidTr="00B70E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3834551E" w:rsidR="008934FD" w:rsidRPr="008934FD" w:rsidRDefault="00DE2B2B" w:rsidP="005C570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9912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5, АС</w:t>
            </w:r>
            <w:r w:rsidR="009912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5/</w:t>
            </w:r>
            <w:r w:rsidR="0099124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4F2678D0" w:rsidR="008934FD" w:rsidRPr="008934FD" w:rsidRDefault="00991248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  <w:r w:rsidR="00DE2B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4" w14:textId="6F26FA84" w:rsidR="008934FD" w:rsidRPr="008934FD" w:rsidRDefault="00C81FB9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АШ-2А-</w:t>
            </w:r>
            <w:r w:rsidR="00DE2B2B">
              <w:rPr>
                <w:sz w:val="22"/>
                <w:szCs w:val="22"/>
              </w:rPr>
              <w:t>13</w:t>
            </w:r>
            <w:r w:rsidR="00991248">
              <w:rPr>
                <w:sz w:val="22"/>
                <w:szCs w:val="22"/>
              </w:rPr>
              <w:t>,0</w:t>
            </w: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4F1C360F" w:rsidR="008934FD" w:rsidRPr="00A723EE" w:rsidRDefault="00A723EE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A723EE">
              <w:rPr>
                <w:sz w:val="22"/>
                <w:szCs w:val="22"/>
              </w:rPr>
              <w:t>1</w:t>
            </w:r>
            <w:r w:rsidR="00991248">
              <w:rPr>
                <w:sz w:val="22"/>
                <w:szCs w:val="22"/>
              </w:rPr>
              <w:t>40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30EFFA15" w:rsidR="008934FD" w:rsidRPr="00A723EE" w:rsidRDefault="00DE2B2B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4B88B359" w:rsidR="008934FD" w:rsidRPr="00DE2B2B" w:rsidRDefault="00DE2B2B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1A3AD44B" w:rsidR="008934FD" w:rsidRPr="00DE2B2B" w:rsidRDefault="005C5701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0,</w:t>
            </w:r>
            <w:r w:rsidR="00DE2B2B">
              <w:rPr>
                <w:sz w:val="22"/>
                <w:szCs w:val="22"/>
              </w:rPr>
              <w:t>08</w:t>
            </w:r>
          </w:p>
        </w:tc>
      </w:tr>
    </w:tbl>
    <w:p w14:paraId="3B8A6DAA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>Общие требования.</w:t>
      </w:r>
      <w:r w:rsidR="00E00392" w:rsidRPr="008627F5">
        <w:rPr>
          <w:b/>
          <w:bCs/>
          <w:sz w:val="24"/>
          <w:szCs w:val="24"/>
        </w:rPr>
        <w:t xml:space="preserve"> </w:t>
      </w:r>
    </w:p>
    <w:p w14:paraId="12C7E018" w14:textId="77777777" w:rsidR="001E0A42" w:rsidRDefault="001E0A42" w:rsidP="001E0A4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8ECBDA8" w14:textId="77777777" w:rsidR="001E0A42" w:rsidRDefault="001E0A42" w:rsidP="001E0A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D348DB4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2D0AA7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FEA7D1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790693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FDDC70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EA6E1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C54D8AF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E098E55" w14:textId="77777777" w:rsidR="001E0A42" w:rsidRDefault="001E0A42" w:rsidP="001E0A4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FA64E22" w14:textId="77777777" w:rsidR="001E0A42" w:rsidRDefault="001E0A42" w:rsidP="001E0A4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1066EA" w14:textId="77777777" w:rsidR="001E0A42" w:rsidRDefault="001E0A42" w:rsidP="001E0A4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</w:t>
      </w:r>
      <w:r>
        <w:rPr>
          <w:sz w:val="24"/>
          <w:szCs w:val="24"/>
        </w:rPr>
        <w:tab/>
        <w:t>Победитель закупки на право заключения договора на поставку заявленной номенклатуры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при поставке товара документацию (технические </w:t>
      </w:r>
      <w:proofErr w:type="spellStart"/>
      <w:r>
        <w:rPr>
          <w:sz w:val="24"/>
          <w:szCs w:val="24"/>
        </w:rPr>
        <w:t>усло</w:t>
      </w:r>
      <w:proofErr w:type="spellEnd"/>
      <w:r>
        <w:rPr>
          <w:sz w:val="24"/>
          <w:szCs w:val="24"/>
        </w:rPr>
        <w:t>-вия, руководство по эксплуатации и т.п.) на конкретный вид продукции, заверенную производите-</w:t>
      </w:r>
      <w:proofErr w:type="spellStart"/>
      <w:r>
        <w:rPr>
          <w:sz w:val="24"/>
          <w:szCs w:val="24"/>
        </w:rPr>
        <w:t>лем</w:t>
      </w:r>
      <w:proofErr w:type="spellEnd"/>
      <w:r>
        <w:rPr>
          <w:sz w:val="24"/>
          <w:szCs w:val="24"/>
        </w:rPr>
        <w:t xml:space="preserve">. Данные документы должны подтверждать технические характеристики, заявленные </w:t>
      </w:r>
      <w:proofErr w:type="spellStart"/>
      <w:r>
        <w:rPr>
          <w:sz w:val="24"/>
          <w:szCs w:val="24"/>
        </w:rPr>
        <w:t>поставщи</w:t>
      </w:r>
      <w:proofErr w:type="spellEnd"/>
      <w:r>
        <w:rPr>
          <w:sz w:val="24"/>
          <w:szCs w:val="24"/>
        </w:rPr>
        <w:t>-ком продукции в техническом предложении.</w:t>
      </w:r>
    </w:p>
    <w:p w14:paraId="5248DC86" w14:textId="77777777" w:rsidR="001E0A42" w:rsidRDefault="001E0A42" w:rsidP="001E0A4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040DF63" w14:textId="77777777" w:rsidR="001E0A42" w:rsidRDefault="001E0A42" w:rsidP="001E0A4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А6АП»;</w:t>
      </w:r>
    </w:p>
    <w:p w14:paraId="63C6C995" w14:textId="77777777" w:rsidR="001E0A42" w:rsidRDefault="001E0A42" w:rsidP="001E0A4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C303331" w14:textId="77777777" w:rsidR="001E0A42" w:rsidRDefault="001E0A42" w:rsidP="001E0A4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4028C561" w14:textId="77777777" w:rsidR="001E0A42" w:rsidRDefault="001E0A42" w:rsidP="001E0A4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728E743" w14:textId="77777777" w:rsidR="001E0A42" w:rsidRDefault="001E0A42" w:rsidP="001E0A4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73CEB0D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7123958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12EED44" w14:textId="77777777" w:rsidR="001E0A42" w:rsidRDefault="001E0A42" w:rsidP="001E0A4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0510CC3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063847B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4DE5540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7947AD" w14:textId="77777777" w:rsidR="001E0A42" w:rsidRDefault="001E0A42" w:rsidP="001E0A4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7BF8001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9E7D21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3341DE" w14:textId="77777777" w:rsidR="001E0A42" w:rsidRDefault="001E0A42" w:rsidP="001E0A4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72A42F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911844E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0D7E07" w14:textId="77777777" w:rsidR="001E0A42" w:rsidRDefault="001E0A42" w:rsidP="001E0A42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0A89647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E9A036D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5823A14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FFABDB3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14C4ADB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E06A55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A5C1040" w14:textId="77777777" w:rsidR="001E0A42" w:rsidRDefault="001E0A42" w:rsidP="001E0A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8E84B22" w14:textId="77777777" w:rsidR="001E0A42" w:rsidRDefault="001E0A42" w:rsidP="001E0A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2970FB3" w14:textId="77777777" w:rsidR="001E0A42" w:rsidRDefault="001E0A42" w:rsidP="001E0A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8421049" w14:textId="77777777" w:rsidR="001E0A42" w:rsidRDefault="001E0A42" w:rsidP="001E0A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777439" w14:textId="77777777" w:rsidR="001E0A42" w:rsidRDefault="001E0A42" w:rsidP="001E0A42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36B26EEC" w14:textId="77777777" w:rsidR="001E0A42" w:rsidRDefault="001E0A42" w:rsidP="001E0A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765620C2" w14:textId="77777777" w:rsidR="001E0A42" w:rsidRDefault="001E0A42" w:rsidP="001E0A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8A6DD8" w14:textId="77777777" w:rsidR="001D6900" w:rsidRPr="0052681C" w:rsidRDefault="001D6900" w:rsidP="00451C4D">
      <w:pPr>
        <w:rPr>
          <w:sz w:val="26"/>
          <w:szCs w:val="26"/>
        </w:rPr>
      </w:pPr>
    </w:p>
    <w:p w14:paraId="3B8A6DD9" w14:textId="77777777" w:rsidR="004A2665" w:rsidRPr="0052681C" w:rsidRDefault="004A2665" w:rsidP="00451C4D">
      <w:pPr>
        <w:rPr>
          <w:sz w:val="26"/>
          <w:szCs w:val="26"/>
        </w:rPr>
      </w:pPr>
    </w:p>
    <w:p w14:paraId="3B8A6D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B8A6D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B8A6D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CB5CE" w14:textId="77777777" w:rsidR="00DD7550" w:rsidRDefault="00DD7550">
      <w:r>
        <w:separator/>
      </w:r>
    </w:p>
  </w:endnote>
  <w:endnote w:type="continuationSeparator" w:id="0">
    <w:p w14:paraId="1353B386" w14:textId="77777777" w:rsidR="00DD7550" w:rsidRDefault="00DD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9FA01" w14:textId="77777777" w:rsidR="00DD7550" w:rsidRDefault="00DD7550">
      <w:r>
        <w:separator/>
      </w:r>
    </w:p>
  </w:footnote>
  <w:footnote w:type="continuationSeparator" w:id="0">
    <w:p w14:paraId="30196715" w14:textId="77777777" w:rsidR="00DD7550" w:rsidRDefault="00DD7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A42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30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7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701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54BA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7F4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248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5DD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23EE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16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0D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1E2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1FB9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2AB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6B"/>
    <w:rsid w:val="00DD67B1"/>
    <w:rsid w:val="00DD6EC5"/>
    <w:rsid w:val="00DD6FFB"/>
    <w:rsid w:val="00DD7550"/>
    <w:rsid w:val="00DE0140"/>
    <w:rsid w:val="00DE0C6D"/>
    <w:rsid w:val="00DE0EA0"/>
    <w:rsid w:val="00DE1980"/>
    <w:rsid w:val="00DE1A85"/>
    <w:rsid w:val="00DE1D88"/>
    <w:rsid w:val="00DE1FF7"/>
    <w:rsid w:val="00DE2B2B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7CE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A6D78"/>
  <w15:docId w15:val="{E37E0BD1-8686-4D23-A624-2A42024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96A6-D48B-413A-9E23-E7EF7A2F86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3EC32D2-4B4A-4475-97B2-9736374B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5FC29-DE41-4190-B06C-ECA2F528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2015-08-17T07:36:00Z</dcterms:created>
  <dcterms:modified xsi:type="dcterms:W3CDTF">2023-02-16T06:53:00Z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